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752" w:rsidRDefault="002A2752" w:rsidP="002A27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RADCLYFF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:rsidR="002A2752" w:rsidRDefault="002A2752" w:rsidP="002A27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Carlisle.</w:t>
      </w:r>
    </w:p>
    <w:p w:rsidR="002A2752" w:rsidRDefault="002A2752" w:rsidP="002A27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2752" w:rsidRDefault="002A2752" w:rsidP="002A27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2752" w:rsidRDefault="002A2752" w:rsidP="002A27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Jul.1467</w:t>
      </w:r>
      <w:r>
        <w:rPr>
          <w:rFonts w:ascii="Times New Roman" w:hAnsi="Times New Roman" w:cs="Times New Roman"/>
          <w:sz w:val="24"/>
          <w:szCs w:val="24"/>
        </w:rPr>
        <w:tab/>
        <w:t>She and Reginald Warcop(q.v.), twice related in the fourth degree of</w:t>
      </w:r>
    </w:p>
    <w:p w:rsidR="002A2752" w:rsidRDefault="002A2752" w:rsidP="002A275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 Approved.</w:t>
      </w:r>
    </w:p>
    <w:p w:rsidR="002A2752" w:rsidRDefault="002A2752" w:rsidP="002A275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p.8)</w:t>
      </w:r>
    </w:p>
    <w:p w:rsidR="002A2752" w:rsidRDefault="002A2752" w:rsidP="002A27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2752" w:rsidRDefault="002A2752" w:rsidP="002A27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2A2752" w:rsidP="002A27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752" w:rsidRDefault="002A2752" w:rsidP="00564E3C">
      <w:pPr>
        <w:spacing w:after="0" w:line="240" w:lineRule="auto"/>
      </w:pPr>
      <w:r>
        <w:separator/>
      </w:r>
    </w:p>
  </w:endnote>
  <w:endnote w:type="continuationSeparator" w:id="0">
    <w:p w:rsidR="002A2752" w:rsidRDefault="002A275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A2752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752" w:rsidRDefault="002A2752" w:rsidP="00564E3C">
      <w:pPr>
        <w:spacing w:after="0" w:line="240" w:lineRule="auto"/>
      </w:pPr>
      <w:r>
        <w:separator/>
      </w:r>
    </w:p>
  </w:footnote>
  <w:footnote w:type="continuationSeparator" w:id="0">
    <w:p w:rsidR="002A2752" w:rsidRDefault="002A275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752"/>
    <w:rsid w:val="002A275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5E5216-BA19-4385-9AA0-C64B2CEE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2016-01-10T20:49:00Z</dcterms:created>
  <dcterms:modified xsi:type="dcterms:W3CDTF">2016-01-10T20:50:00Z</dcterms:modified>
</cp:coreProperties>
</file>